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3970"/>
        <w:gridCol w:w="1080"/>
        <w:gridCol w:w="1122"/>
        <w:gridCol w:w="1482"/>
      </w:tblGrid>
      <w:tr w:rsidR="00957004" w:rsidRPr="00957004" w:rsidTr="00295C2A">
        <w:trPr>
          <w:trHeight w:val="600"/>
          <w:jc w:val="center"/>
        </w:trPr>
        <w:tc>
          <w:tcPr>
            <w:tcW w:w="8500" w:type="dxa"/>
            <w:gridSpan w:val="5"/>
            <w:shd w:val="clear" w:color="000000" w:fill="BDD6EE"/>
            <w:vAlign w:val="center"/>
            <w:hideMark/>
          </w:tcPr>
          <w:p w:rsidR="00957004" w:rsidRPr="00957004" w:rsidRDefault="00957004" w:rsidP="0095700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57004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ΕΙΔΟΣ: </w:t>
            </w:r>
            <w:r w:rsidRPr="00957004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 xml:space="preserve">Αυτόματη </w:t>
            </w:r>
            <w:proofErr w:type="spellStart"/>
            <w:r w:rsidRPr="00957004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>πιπέτα</w:t>
            </w:r>
            <w:proofErr w:type="spellEnd"/>
            <w:r w:rsidRPr="00957004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 xml:space="preserve"> ρυθμιζόμενου όγκου</w:t>
            </w:r>
            <w:r w:rsidRPr="00957004">
              <w:rPr>
                <w:rFonts w:ascii="Tahoma" w:eastAsia="DengXian" w:hAnsi="Tahoma" w:cs="Tahoma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957004">
              <w:rPr>
                <w:rFonts w:ascii="Tahoma" w:eastAsia="DengXian" w:hAnsi="Tahoma" w:cs="Tahoma"/>
                <w:color w:val="000000"/>
                <w:sz w:val="18"/>
                <w:szCs w:val="18"/>
              </w:rPr>
              <w:t>(</w:t>
            </w:r>
            <w:r w:rsidRPr="0095700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CPV</w:t>
            </w:r>
            <w:r w:rsidRPr="00957004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: </w:t>
            </w:r>
            <w:r w:rsidRPr="00957004">
              <w:rPr>
                <w:rFonts w:ascii="Tahoma" w:hAnsi="Tahoma" w:cs="Tahoma"/>
                <w:bCs/>
                <w:color w:val="000000"/>
                <w:sz w:val="18"/>
                <w:szCs w:val="18"/>
                <w:lang w:eastAsia="zh-CN"/>
              </w:rPr>
              <w:t>38437100-8, Σιφώνια (</w:t>
            </w:r>
            <w:proofErr w:type="spellStart"/>
            <w:r w:rsidRPr="00957004">
              <w:rPr>
                <w:rFonts w:ascii="Tahoma" w:hAnsi="Tahoma" w:cs="Tahoma"/>
                <w:bCs/>
                <w:color w:val="000000"/>
                <w:sz w:val="18"/>
                <w:szCs w:val="18"/>
                <w:lang w:eastAsia="zh-CN"/>
              </w:rPr>
              <w:t>πιπέτες</w:t>
            </w:r>
            <w:proofErr w:type="spellEnd"/>
            <w:r w:rsidRPr="00957004">
              <w:rPr>
                <w:rFonts w:ascii="Tahoma" w:hAnsi="Tahoma" w:cs="Tahoma"/>
                <w:bCs/>
                <w:color w:val="000000"/>
                <w:sz w:val="18"/>
                <w:szCs w:val="18"/>
                <w:lang w:eastAsia="zh-CN"/>
              </w:rPr>
              <w:t>)</w:t>
            </w:r>
            <w:r w:rsidRPr="00957004">
              <w:rPr>
                <w:rFonts w:ascii="Tahoma" w:eastAsia="DengXian" w:hAnsi="Tahoma" w:cs="Tahoma"/>
                <w:color w:val="000000"/>
                <w:sz w:val="18"/>
                <w:szCs w:val="18"/>
              </w:rPr>
              <w:t>)</w:t>
            </w:r>
          </w:p>
        </w:tc>
      </w:tr>
      <w:tr w:rsidR="00957004" w:rsidRPr="00957004" w:rsidTr="00295C2A">
        <w:trPr>
          <w:trHeight w:val="654"/>
          <w:jc w:val="center"/>
        </w:trPr>
        <w:tc>
          <w:tcPr>
            <w:tcW w:w="846" w:type="dxa"/>
            <w:shd w:val="clear" w:color="000000" w:fill="FFFF99"/>
            <w:vAlign w:val="center"/>
            <w:hideMark/>
          </w:tcPr>
          <w:p w:rsidR="00957004" w:rsidRPr="00957004" w:rsidRDefault="00957004" w:rsidP="0095700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5700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970" w:type="dxa"/>
            <w:shd w:val="clear" w:color="000000" w:fill="FFFF99"/>
            <w:vAlign w:val="center"/>
            <w:hideMark/>
          </w:tcPr>
          <w:p w:rsidR="00957004" w:rsidRPr="00957004" w:rsidRDefault="00957004" w:rsidP="0095700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5700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957004" w:rsidRPr="00957004" w:rsidRDefault="00957004" w:rsidP="0095700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5700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957004" w:rsidRPr="00957004" w:rsidRDefault="00957004" w:rsidP="0095700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5700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482" w:type="dxa"/>
            <w:shd w:val="clear" w:color="000000" w:fill="FFFF99"/>
            <w:vAlign w:val="center"/>
            <w:hideMark/>
          </w:tcPr>
          <w:p w:rsidR="00957004" w:rsidRPr="00957004" w:rsidRDefault="00957004" w:rsidP="0095700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5700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957004" w:rsidRPr="00957004" w:rsidTr="00295C2A">
        <w:trPr>
          <w:trHeight w:val="330"/>
          <w:jc w:val="center"/>
        </w:trPr>
        <w:tc>
          <w:tcPr>
            <w:tcW w:w="846" w:type="dxa"/>
            <w:shd w:val="clear" w:color="000000" w:fill="D9D9D9"/>
            <w:vAlign w:val="center"/>
            <w:hideMark/>
          </w:tcPr>
          <w:p w:rsidR="00957004" w:rsidRPr="00957004" w:rsidRDefault="00957004" w:rsidP="0095700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5700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970" w:type="dxa"/>
            <w:shd w:val="clear" w:color="000000" w:fill="D9D9D9"/>
            <w:vAlign w:val="center"/>
            <w:hideMark/>
          </w:tcPr>
          <w:p w:rsidR="00957004" w:rsidRPr="00957004" w:rsidRDefault="00957004" w:rsidP="0095700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5700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957004" w:rsidRPr="00957004" w:rsidRDefault="00957004" w:rsidP="0095700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5700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57004" w:rsidRPr="00957004" w:rsidRDefault="00957004" w:rsidP="0095700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5700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957004" w:rsidRPr="00957004" w:rsidRDefault="00957004" w:rsidP="0095700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5700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957004" w:rsidRPr="00957004" w:rsidTr="00295C2A">
        <w:trPr>
          <w:trHeight w:val="330"/>
          <w:jc w:val="center"/>
        </w:trPr>
        <w:tc>
          <w:tcPr>
            <w:tcW w:w="846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957004" w:rsidRPr="00957004" w:rsidRDefault="00957004" w:rsidP="00957004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957004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970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957004" w:rsidRPr="00957004" w:rsidRDefault="00957004" w:rsidP="00957004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957004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957004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957004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957004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957004" w:rsidRPr="00957004" w:rsidRDefault="00957004" w:rsidP="00957004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957004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957004" w:rsidRPr="00957004" w:rsidRDefault="00957004" w:rsidP="00957004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957004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957004" w:rsidRPr="00957004" w:rsidRDefault="00957004" w:rsidP="00957004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957004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957004" w:rsidRPr="00957004" w:rsidTr="00295C2A">
        <w:trPr>
          <w:cantSplit/>
          <w:trHeight w:hRule="exact" w:val="510"/>
          <w:jc w:val="center"/>
        </w:trPr>
        <w:tc>
          <w:tcPr>
            <w:tcW w:w="8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004" w:rsidRPr="00957004" w:rsidRDefault="00957004" w:rsidP="0095700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5700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004" w:rsidRPr="00957004" w:rsidRDefault="00957004" w:rsidP="00957004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57004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 xml:space="preserve">Αυτόματη </w:t>
            </w:r>
            <w:proofErr w:type="spellStart"/>
            <w:r w:rsidRPr="00957004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>πιπέτα</w:t>
            </w:r>
            <w:proofErr w:type="spellEnd"/>
            <w:r w:rsidRPr="00957004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 xml:space="preserve"> ρυθμιζόμενου όγκου των 2-20 </w:t>
            </w:r>
            <w:proofErr w:type="spellStart"/>
            <w:r w:rsidRPr="00957004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>μL</w:t>
            </w:r>
            <w:proofErr w:type="spellEnd"/>
            <w:r w:rsidRPr="00957004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 xml:space="preserve">, με διαβάθμιση 0,02 </w:t>
            </w:r>
            <w:proofErr w:type="spellStart"/>
            <w:r w:rsidRPr="00957004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>μL</w:t>
            </w:r>
            <w:proofErr w:type="spellEnd"/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004" w:rsidRPr="00957004" w:rsidRDefault="00957004" w:rsidP="0095700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5700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57004" w:rsidRPr="00957004" w:rsidRDefault="00957004" w:rsidP="0095700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5700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tcBorders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957004" w:rsidRPr="00957004" w:rsidRDefault="00957004" w:rsidP="0095700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5700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957004" w:rsidRPr="00957004" w:rsidTr="00295C2A">
        <w:trPr>
          <w:cantSplit/>
          <w:trHeight w:hRule="exact" w:val="680"/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004" w:rsidRPr="00957004" w:rsidRDefault="00957004" w:rsidP="00957004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  <w:r w:rsidRPr="0095700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004" w:rsidRPr="00957004" w:rsidRDefault="00957004" w:rsidP="00957004">
            <w:pPr>
              <w:suppressAutoHyphens/>
              <w:spacing w:after="120"/>
              <w:jc w:val="both"/>
              <w:rPr>
                <w:rFonts w:ascii="Tahoma" w:hAnsi="Tahoma" w:cs="Tahoma"/>
                <w:sz w:val="18"/>
                <w:szCs w:val="18"/>
                <w:lang w:eastAsia="zh-CN"/>
              </w:rPr>
            </w:pPr>
            <w:r w:rsidRPr="00957004">
              <w:rPr>
                <w:rFonts w:ascii="Tahoma" w:hAnsi="Tahoma" w:cs="Tahoma"/>
                <w:sz w:val="18"/>
                <w:szCs w:val="18"/>
                <w:lang w:eastAsia="zh-CN"/>
              </w:rPr>
              <w:t>Κεφαλή ρύθμισης του όγκου εύκολα ρυθμιζόμενη (ευδιάκριτη οθόνη ένδειξης όγκου ψηφίων στα πλάγια)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004" w:rsidRPr="00957004" w:rsidRDefault="00957004" w:rsidP="00957004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95700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957004" w:rsidRPr="00957004" w:rsidRDefault="00957004" w:rsidP="00957004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:rsidR="00957004" w:rsidRPr="00957004" w:rsidRDefault="00957004" w:rsidP="00957004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957004" w:rsidRPr="00957004" w:rsidTr="00295C2A">
        <w:trPr>
          <w:cantSplit/>
          <w:trHeight w:hRule="exact" w:val="680"/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004" w:rsidRPr="00957004" w:rsidRDefault="00957004" w:rsidP="00957004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  <w:r w:rsidRPr="00957004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004" w:rsidRPr="00957004" w:rsidRDefault="00957004" w:rsidP="00957004">
            <w:pPr>
              <w:suppressAutoHyphens/>
              <w:spacing w:after="120"/>
              <w:jc w:val="both"/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57004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>Εργονοµικός</w:t>
            </w:r>
            <w:proofErr w:type="spellEnd"/>
            <w:r w:rsidRPr="00957004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957004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>σχεδιασµός</w:t>
            </w:r>
            <w:proofErr w:type="spellEnd"/>
            <w:r w:rsidRPr="00957004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>, ώστε να µ</w:t>
            </w:r>
            <w:proofErr w:type="spellStart"/>
            <w:r w:rsidRPr="00957004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>ειώνεται</w:t>
            </w:r>
            <w:proofErr w:type="spellEnd"/>
            <w:r w:rsidRPr="00957004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957004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>σηµαντικά</w:t>
            </w:r>
            <w:proofErr w:type="spellEnd"/>
            <w:r w:rsidRPr="00957004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 xml:space="preserve"> η </w:t>
            </w:r>
            <w:proofErr w:type="spellStart"/>
            <w:r w:rsidRPr="00957004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>δύναµη</w:t>
            </w:r>
            <w:proofErr w:type="spellEnd"/>
            <w:r w:rsidRPr="00957004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 xml:space="preserve"> που ασκεί ο χρήστης κατά τη διαδικασία του </w:t>
            </w:r>
            <w:proofErr w:type="spellStart"/>
            <w:r w:rsidRPr="00957004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>πιπεταρίσµατος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004" w:rsidRPr="00957004" w:rsidRDefault="00957004" w:rsidP="00957004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  <w:r w:rsidRPr="0095700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957004" w:rsidRPr="00957004" w:rsidRDefault="00957004" w:rsidP="00957004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:rsidR="00957004" w:rsidRPr="00957004" w:rsidRDefault="00957004" w:rsidP="00957004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</w:tr>
      <w:tr w:rsidR="00957004" w:rsidRPr="00957004" w:rsidTr="00295C2A">
        <w:trPr>
          <w:cantSplit/>
          <w:trHeight w:hRule="exact" w:val="680"/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004" w:rsidRPr="00957004" w:rsidRDefault="00957004" w:rsidP="0095700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57004">
              <w:rPr>
                <w:rFonts w:ascii="Tahoma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004" w:rsidRPr="00957004" w:rsidRDefault="00957004" w:rsidP="00957004">
            <w:pPr>
              <w:suppressAutoHyphens/>
              <w:spacing w:after="120"/>
              <w:jc w:val="both"/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</w:pPr>
            <w:r w:rsidRPr="00957004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 xml:space="preserve">Δυνατότητα </w:t>
            </w:r>
            <w:proofErr w:type="spellStart"/>
            <w:r w:rsidRPr="00957004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>αυτόµατης</w:t>
            </w:r>
            <w:proofErr w:type="spellEnd"/>
            <w:r w:rsidRPr="00957004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 xml:space="preserve"> απόρριψης του ρύγχους, µέσω ξεχωριστού </w:t>
            </w:r>
            <w:proofErr w:type="spellStart"/>
            <w:r w:rsidRPr="00957004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>κοµβίου</w:t>
            </w:r>
            <w:proofErr w:type="spellEnd"/>
            <w:r w:rsidRPr="00957004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 xml:space="preserve"> ανά τεμάχιο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004" w:rsidRPr="00957004" w:rsidRDefault="00957004" w:rsidP="00957004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  <w:r w:rsidRPr="0095700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957004" w:rsidRPr="00957004" w:rsidRDefault="00957004" w:rsidP="00957004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:rsidR="00957004" w:rsidRPr="00957004" w:rsidRDefault="00957004" w:rsidP="00957004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957004" w:rsidRPr="00957004" w:rsidTr="00295C2A">
        <w:trPr>
          <w:cantSplit/>
          <w:trHeight w:hRule="exact" w:val="397"/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004" w:rsidRPr="00957004" w:rsidRDefault="00957004" w:rsidP="0095700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57004">
              <w:rPr>
                <w:rFonts w:ascii="Tahoma" w:hAnsi="Tahoma" w:cs="Tahoma"/>
                <w:color w:val="000000"/>
                <w:sz w:val="18"/>
                <w:szCs w:val="18"/>
              </w:rPr>
              <w:t>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004" w:rsidRPr="00957004" w:rsidRDefault="00957004" w:rsidP="00957004">
            <w:pPr>
              <w:suppressAutoHyphens/>
              <w:spacing w:after="120"/>
              <w:jc w:val="both"/>
              <w:rPr>
                <w:rFonts w:ascii="Tahoma" w:hAnsi="Tahoma" w:cs="Tahoma"/>
                <w:color w:val="000000"/>
                <w:sz w:val="18"/>
                <w:szCs w:val="18"/>
                <w:lang w:val="en-GB" w:eastAsia="zh-CN"/>
              </w:rPr>
            </w:pPr>
            <w:proofErr w:type="spellStart"/>
            <w:r w:rsidRPr="00957004">
              <w:rPr>
                <w:rFonts w:ascii="Tahoma" w:hAnsi="Tahoma" w:cs="Tahoma"/>
                <w:color w:val="000000"/>
                <w:sz w:val="18"/>
                <w:szCs w:val="18"/>
                <w:lang w:val="en-GB" w:eastAsia="zh-CN"/>
              </w:rPr>
              <w:t>Δυν</w:t>
            </w:r>
            <w:proofErr w:type="spellEnd"/>
            <w:r w:rsidRPr="00957004">
              <w:rPr>
                <w:rFonts w:ascii="Tahoma" w:hAnsi="Tahoma" w:cs="Tahoma"/>
                <w:color w:val="000000"/>
                <w:sz w:val="18"/>
                <w:szCs w:val="18"/>
                <w:lang w:val="en-GB" w:eastAsia="zh-CN"/>
              </w:rPr>
              <w:t>ατότητα απ</w:t>
            </w:r>
            <w:proofErr w:type="spellStart"/>
            <w:r w:rsidRPr="00957004">
              <w:rPr>
                <w:rFonts w:ascii="Tahoma" w:hAnsi="Tahoma" w:cs="Tahoma"/>
                <w:color w:val="000000"/>
                <w:sz w:val="18"/>
                <w:szCs w:val="18"/>
                <w:lang w:val="en-GB" w:eastAsia="zh-CN"/>
              </w:rPr>
              <w:t>οστείρωσης</w:t>
            </w:r>
            <w:proofErr w:type="spellEnd"/>
            <w:r w:rsidRPr="00957004">
              <w:rPr>
                <w:rFonts w:ascii="Tahoma" w:hAnsi="Tahoma" w:cs="Tahoma"/>
                <w:color w:val="000000"/>
                <w:sz w:val="18"/>
                <w:szCs w:val="18"/>
                <w:lang w:val="en-GB" w:eastAsia="zh-CN"/>
              </w:rPr>
              <w:t xml:space="preserve"> </w:t>
            </w:r>
            <w:proofErr w:type="spellStart"/>
            <w:r w:rsidRPr="00957004">
              <w:rPr>
                <w:rFonts w:ascii="Tahoma" w:hAnsi="Tahoma" w:cs="Tahoma"/>
                <w:color w:val="000000"/>
                <w:sz w:val="18"/>
                <w:szCs w:val="18"/>
                <w:lang w:val="en-GB" w:eastAsia="zh-CN"/>
              </w:rPr>
              <w:t>στους</w:t>
            </w:r>
            <w:proofErr w:type="spellEnd"/>
            <w:r w:rsidRPr="00957004">
              <w:rPr>
                <w:rFonts w:ascii="Tahoma" w:hAnsi="Tahoma" w:cs="Tahoma"/>
                <w:color w:val="000000"/>
                <w:sz w:val="18"/>
                <w:szCs w:val="18"/>
                <w:lang w:val="en-GB" w:eastAsia="zh-CN"/>
              </w:rPr>
              <w:t xml:space="preserve"> 121 °C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004" w:rsidRPr="00957004" w:rsidRDefault="00957004" w:rsidP="0095700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57004">
              <w:rPr>
                <w:rFonts w:ascii="Tahoma" w:hAnsi="Tahoma" w:cs="Tahoma"/>
                <w:sz w:val="18"/>
                <w:szCs w:val="18"/>
              </w:rPr>
              <w:t>ΝΑΙ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957004" w:rsidRPr="00957004" w:rsidRDefault="00957004" w:rsidP="00957004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:rsidR="00957004" w:rsidRPr="00957004" w:rsidRDefault="00957004" w:rsidP="00957004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957004" w:rsidRPr="00957004" w:rsidTr="00295C2A">
        <w:trPr>
          <w:cantSplit/>
          <w:trHeight w:hRule="exact" w:val="510"/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004" w:rsidRPr="00957004" w:rsidRDefault="00957004" w:rsidP="0095700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57004">
              <w:rPr>
                <w:rFonts w:ascii="Tahoma" w:hAnsi="Tahoma" w:cs="Tahoma"/>
                <w:color w:val="000000"/>
                <w:sz w:val="18"/>
                <w:szCs w:val="18"/>
              </w:rPr>
              <w:t>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004" w:rsidRPr="00957004" w:rsidRDefault="00957004" w:rsidP="00957004">
            <w:pPr>
              <w:suppressAutoHyphens/>
              <w:spacing w:after="120"/>
              <w:jc w:val="both"/>
              <w:rPr>
                <w:rFonts w:ascii="Tahoma" w:hAnsi="Tahoma" w:cs="Tahoma"/>
                <w:sz w:val="18"/>
                <w:szCs w:val="18"/>
                <w:lang w:eastAsia="zh-CN"/>
              </w:rPr>
            </w:pPr>
            <w:r w:rsidRPr="00957004">
              <w:rPr>
                <w:rFonts w:ascii="Tahoma" w:hAnsi="Tahoma" w:cs="Tahoma"/>
                <w:sz w:val="18"/>
                <w:szCs w:val="18"/>
                <w:lang w:eastAsia="zh-CN"/>
              </w:rPr>
              <w:t xml:space="preserve">Ρύγχος </w:t>
            </w:r>
            <w:proofErr w:type="spellStart"/>
            <w:r w:rsidRPr="00957004">
              <w:rPr>
                <w:rFonts w:ascii="Tahoma" w:hAnsi="Tahoma" w:cs="Tahoma"/>
                <w:sz w:val="18"/>
                <w:szCs w:val="18"/>
                <w:lang w:eastAsia="zh-CN"/>
              </w:rPr>
              <w:t>πιπέτας</w:t>
            </w:r>
            <w:proofErr w:type="spellEnd"/>
            <w:r w:rsidRPr="00957004">
              <w:rPr>
                <w:rFonts w:ascii="Tahoma" w:hAnsi="Tahoma" w:cs="Tahoma"/>
                <w:sz w:val="18"/>
                <w:szCs w:val="18"/>
                <w:lang w:eastAsia="zh-CN"/>
              </w:rPr>
              <w:t xml:space="preserve"> συμβατό με όλες τις γνωστές μάρκες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004" w:rsidRPr="00957004" w:rsidRDefault="00957004" w:rsidP="00957004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  <w:r w:rsidRPr="0095700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957004" w:rsidRPr="00957004" w:rsidRDefault="00957004" w:rsidP="00957004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:rsidR="00957004" w:rsidRPr="00957004" w:rsidRDefault="00957004" w:rsidP="00957004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957004" w:rsidRPr="00957004" w:rsidTr="00295C2A">
        <w:trPr>
          <w:cantSplit/>
          <w:trHeight w:hRule="exact" w:val="397"/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004" w:rsidRPr="00957004" w:rsidRDefault="00957004" w:rsidP="0095700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57004">
              <w:rPr>
                <w:rFonts w:ascii="Tahoma" w:hAnsi="Tahoma" w:cs="Tahoma"/>
                <w:color w:val="000000"/>
                <w:sz w:val="18"/>
                <w:szCs w:val="18"/>
              </w:rPr>
              <w:t>7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957004" w:rsidRPr="00957004" w:rsidRDefault="00957004" w:rsidP="00957004">
            <w:pPr>
              <w:rPr>
                <w:rFonts w:ascii="Tahoma" w:hAnsi="Tahoma" w:cs="Tahoma"/>
                <w:sz w:val="18"/>
                <w:szCs w:val="18"/>
              </w:rPr>
            </w:pPr>
            <w:r w:rsidRPr="00957004">
              <w:rPr>
                <w:rFonts w:ascii="Tahoma" w:hAnsi="Tahoma" w:cs="Tahoma"/>
                <w:sz w:val="18"/>
                <w:szCs w:val="18"/>
              </w:rPr>
              <w:t>Εγγύηση: ≥ 3 ετών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004" w:rsidRPr="00957004" w:rsidRDefault="00957004" w:rsidP="00957004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  <w:r w:rsidRPr="0095700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957004" w:rsidRPr="00957004" w:rsidRDefault="00957004" w:rsidP="00957004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:rsidR="00957004" w:rsidRPr="00957004" w:rsidRDefault="00957004" w:rsidP="00957004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957004" w:rsidRPr="00957004" w:rsidTr="00295C2A">
        <w:trPr>
          <w:cantSplit/>
          <w:trHeight w:hRule="exact" w:val="3119"/>
          <w:jc w:val="center"/>
        </w:trPr>
        <w:tc>
          <w:tcPr>
            <w:tcW w:w="8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57004" w:rsidRPr="00957004" w:rsidRDefault="00957004" w:rsidP="0095700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57004">
              <w:rPr>
                <w:rFonts w:ascii="Tahoma" w:hAnsi="Tahoma" w:cs="Tahoma"/>
                <w:color w:val="000000"/>
                <w:sz w:val="18"/>
                <w:szCs w:val="18"/>
              </w:rPr>
              <w:t>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004" w:rsidRPr="00957004" w:rsidRDefault="00957004" w:rsidP="00957004">
            <w:pPr>
              <w:suppressAutoHyphens/>
              <w:spacing w:after="120"/>
              <w:jc w:val="both"/>
              <w:rPr>
                <w:rFonts w:ascii="Tahoma" w:hAnsi="Tahoma" w:cs="Tahoma"/>
                <w:color w:val="000000"/>
                <w:sz w:val="16"/>
                <w:szCs w:val="16"/>
                <w:lang w:eastAsia="zh-CN"/>
              </w:rPr>
            </w:pPr>
            <w:r w:rsidRPr="00957004">
              <w:rPr>
                <w:rFonts w:ascii="Tahoma" w:hAnsi="Tahoma" w:cs="Tahoma"/>
                <w:bCs/>
                <w:color w:val="000000"/>
                <w:sz w:val="16"/>
                <w:szCs w:val="16"/>
                <w:lang w:eastAsia="zh-CN"/>
              </w:rPr>
              <w:t>ΕΙΔΙΚΕΣ ΑΠΑΙΤΗΣΕΙΣ - ΠΡΟΔΙΑΓΡΑΦΕΣ: Ο προμηθευτής υποχρεούται να παραδώσει το όργανο σε πλήρη λειτουργία. Ο προμηθευτής να διαθέτει δική του υπηρεσία τεχνικής υποστήριξης με έμπειρο προσωπικό. Να εξασφαλίζεται ή ύπαρξη ανταλλακτικών για επτά (7) τουλάχιστον έτη μετά τη λήξη παραγωγής του προσφερόμενου μοντέλου. Ο προμηθευτής και ο κατασκευαστής θα πρέπει να είναι απαραιτήτως πιστοποιημένοι κατά ISO 9001:2008. Όλες οι ανωτέρω ζητούμενες προδιαγραφές θα πρέπει να απαντηθούν με την υπάρχουσα σειρά, μία προς μία, με φύλλο συμμόρφωσης και να αποδεικνύονται σαφέστατα από συνημμένα φυλλάδια του κατασκευαστή Οίκου ή και από και κάθε άλλο επίσημο έγγραφο του κατασκευαστή Oίκου, που θα συνοδεύουν την προσφορά.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57004" w:rsidRPr="00957004" w:rsidRDefault="00957004" w:rsidP="00957004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  <w:r w:rsidRPr="0095700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000000" w:fill="D9D9D9"/>
            <w:vAlign w:val="center"/>
          </w:tcPr>
          <w:p w:rsidR="00957004" w:rsidRPr="00957004" w:rsidRDefault="00957004" w:rsidP="00957004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482" w:type="dxa"/>
            <w:tcBorders>
              <w:top w:val="single" w:sz="4" w:space="0" w:color="auto"/>
            </w:tcBorders>
            <w:shd w:val="clear" w:color="000000" w:fill="D9D9D9"/>
            <w:vAlign w:val="center"/>
          </w:tcPr>
          <w:p w:rsidR="00957004" w:rsidRPr="00957004" w:rsidRDefault="00957004" w:rsidP="00957004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957004" w:rsidRPr="00957004" w:rsidTr="00295C2A">
        <w:trPr>
          <w:cantSplit/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  <w:hideMark/>
          </w:tcPr>
          <w:p w:rsidR="00957004" w:rsidRPr="00957004" w:rsidRDefault="00957004" w:rsidP="0095700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57004">
              <w:rPr>
                <w:rFonts w:ascii="Tahoma" w:hAnsi="Tahoma" w:cs="Tahoma"/>
                <w:color w:val="000000"/>
                <w:sz w:val="18"/>
                <w:szCs w:val="18"/>
              </w:rPr>
              <w:t>9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957004" w:rsidRPr="00957004" w:rsidRDefault="00957004" w:rsidP="0095700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57004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57004" w:rsidRPr="00957004" w:rsidRDefault="00957004" w:rsidP="00957004">
            <w:pPr>
              <w:jc w:val="center"/>
              <w:rPr>
                <w:rFonts w:ascii="Tahoma" w:hAnsi="Tahoma" w:cs="Tahoma"/>
                <w:sz w:val="18"/>
                <w:szCs w:val="18"/>
                <w:lang w:val="en-GB"/>
              </w:rPr>
            </w:pPr>
            <w:r w:rsidRPr="00957004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57004" w:rsidRPr="00957004" w:rsidRDefault="00957004" w:rsidP="0095700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57004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957004" w:rsidRPr="00957004" w:rsidRDefault="00957004" w:rsidP="0095700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57004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</w:tbl>
    <w:p w:rsidR="00B43CAA" w:rsidRPr="00957004" w:rsidRDefault="00B43CAA" w:rsidP="00957004">
      <w:bookmarkStart w:id="0" w:name="_GoBack"/>
      <w:bookmarkEnd w:id="0"/>
    </w:p>
    <w:sectPr w:rsidR="00B43CAA" w:rsidRPr="0095700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7D2A3E"/>
    <w:rsid w:val="0080302B"/>
    <w:rsid w:val="00957004"/>
    <w:rsid w:val="00B43CAA"/>
    <w:rsid w:val="00CB73E1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2F2344AD</Template>
  <TotalTime>1</TotalTime>
  <Pages>1</Pages>
  <Words>230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2025-12-01T11:30:00Z</dcterms:created>
  <dcterms:modified xsi:type="dcterms:W3CDTF">2025-12-01T11:30:00Z</dcterms:modified>
</cp:coreProperties>
</file>